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FEREGALDUS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Friars Minor of Plymouth.</w:t>
      </w: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9A" w:rsidRDefault="003A4A9A" w:rsidP="003A4A9A">
      <w:pPr>
        <w:pStyle w:val="NoSpacing"/>
        <w:tabs>
          <w:tab w:val="left" w:pos="1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Ireland.   (“Register of Edmund Lacy, Bishop of Exeter1420-55” part 4 p.117)</w:t>
      </w: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9A" w:rsidRDefault="003A4A9A" w:rsidP="003A4A9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   (ibid.)</w:t>
      </w:r>
    </w:p>
    <w:p w:rsidR="00AC038A" w:rsidRDefault="00AC038A" w:rsidP="003A4A9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the same place.   (ibid.p.119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9A" w:rsidRDefault="003A4A9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</w:p>
    <w:p w:rsidR="00AC038A" w:rsidRPr="00CD4635" w:rsidRDefault="00AC038A" w:rsidP="003A4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2016</w:t>
      </w:r>
      <w:bookmarkStart w:id="0" w:name="_GoBack"/>
      <w:bookmarkEnd w:id="0"/>
    </w:p>
    <w:p w:rsidR="006B2F86" w:rsidRPr="003A4A9A" w:rsidRDefault="00AC03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A4A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9A" w:rsidRDefault="003A4A9A" w:rsidP="00E71FC3">
      <w:pPr>
        <w:spacing w:after="0" w:line="240" w:lineRule="auto"/>
      </w:pPr>
      <w:r>
        <w:separator/>
      </w:r>
    </w:p>
  </w:endnote>
  <w:endnote w:type="continuationSeparator" w:id="0">
    <w:p w:rsidR="003A4A9A" w:rsidRDefault="003A4A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9A" w:rsidRDefault="003A4A9A" w:rsidP="00E71FC3">
      <w:pPr>
        <w:spacing w:after="0" w:line="240" w:lineRule="auto"/>
      </w:pPr>
      <w:r>
        <w:separator/>
      </w:r>
    </w:p>
  </w:footnote>
  <w:footnote w:type="continuationSeparator" w:id="0">
    <w:p w:rsidR="003A4A9A" w:rsidRDefault="003A4A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A9A"/>
    <w:rsid w:val="003A4A9A"/>
    <w:rsid w:val="00AB52E8"/>
    <w:rsid w:val="00AC038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3F2BB"/>
  <w15:chartTrackingRefBased/>
  <w15:docId w15:val="{30FE80C6-F929-4680-88C7-6365A339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2016-06-13T16:57:00Z</dcterms:created>
  <dcterms:modified xsi:type="dcterms:W3CDTF">2016-06-18T11:52:00Z</dcterms:modified>
</cp:coreProperties>
</file>